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386B77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386B7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386B7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386B7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386B7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386B7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386B7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386B77">
        <w:rPr>
          <w:b w:val="0"/>
        </w:rPr>
        <w:t xml:space="preserve"> 67/2307-21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386B77" w:rsidP="00232C8F">
            <w:r>
              <w:t>Главный специалист ИВЦ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386B77" w:rsidP="00232C8F">
            <w:r>
              <w:t>20889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386B77" w:rsidRPr="00386B77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386B77" w:rsidRPr="00386B77">
        <w:rPr>
          <w:rStyle w:val="aa"/>
        </w:rPr>
        <w:t>2;  67/2307-21, 68/2307-21А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386B77" w:rsidRPr="00386B77">
        <w:rPr>
          <w:u w:val="single"/>
        </w:rPr>
        <w:t xml:space="preserve">   Отсутствует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386B77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386B77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386B77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386B77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386B77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386B77" w:rsidP="00BA30DE">
            <w:pPr>
              <w:jc w:val="center"/>
            </w:pPr>
            <w:r>
              <w:t>036-047-828 49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386B7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86B77" w:rsidRDefault="00386B77" w:rsidP="00BA30DE">
            <w:pPr>
              <w:jc w:val="center"/>
            </w:pPr>
            <w:r>
              <w:t>040-757-735 58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6B77" w:rsidRPr="00D15B1E" w:rsidRDefault="00386B77" w:rsidP="00AD14A4">
            <w:pPr>
              <w:rPr>
                <w:rStyle w:val="a7"/>
              </w:rPr>
            </w:pPr>
          </w:p>
        </w:tc>
      </w:tr>
      <w:tr w:rsidR="00386B7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86B77" w:rsidRDefault="00386B7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6B77" w:rsidRPr="00D15B1E" w:rsidRDefault="00386B77" w:rsidP="00AD14A4">
            <w:pPr>
              <w:rPr>
                <w:rStyle w:val="a7"/>
              </w:rPr>
            </w:pPr>
          </w:p>
        </w:tc>
      </w:tr>
      <w:tr w:rsidR="00386B7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86B77" w:rsidRDefault="00386B7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6B77" w:rsidRPr="00D15B1E" w:rsidRDefault="00386B77" w:rsidP="00AD14A4">
            <w:pPr>
              <w:rPr>
                <w:rStyle w:val="a7"/>
              </w:rPr>
            </w:pPr>
          </w:p>
        </w:tc>
      </w:tr>
      <w:tr w:rsidR="00386B7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86B77" w:rsidRDefault="00386B7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6B77" w:rsidRPr="00D15B1E" w:rsidRDefault="00386B77" w:rsidP="00AD14A4">
            <w:pPr>
              <w:rPr>
                <w:rStyle w:val="a7"/>
              </w:rPr>
            </w:pPr>
          </w:p>
        </w:tc>
      </w:tr>
      <w:tr w:rsidR="00386B7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86B77" w:rsidRDefault="00386B7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6B77" w:rsidRPr="00D15B1E" w:rsidRDefault="00386B77" w:rsidP="00AD14A4">
            <w:pPr>
              <w:rPr>
                <w:rStyle w:val="a7"/>
              </w:rPr>
            </w:pPr>
          </w:p>
        </w:tc>
      </w:tr>
      <w:tr w:rsidR="00386B7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86B77" w:rsidRDefault="00386B7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6B77" w:rsidRPr="00D15B1E" w:rsidRDefault="00386B77" w:rsidP="00AD14A4">
            <w:pPr>
              <w:rPr>
                <w:rStyle w:val="a7"/>
              </w:rPr>
            </w:pPr>
          </w:p>
        </w:tc>
      </w:tr>
      <w:tr w:rsidR="00386B7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86B77" w:rsidRDefault="00386B7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6B77" w:rsidRPr="00D15B1E" w:rsidRDefault="00386B77" w:rsidP="00AD14A4">
            <w:pPr>
              <w:rPr>
                <w:rStyle w:val="a7"/>
              </w:rPr>
            </w:pPr>
          </w:p>
        </w:tc>
      </w:tr>
      <w:tr w:rsidR="00386B7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386B77" w:rsidRDefault="00386B7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86B77" w:rsidRPr="00D15B1E" w:rsidRDefault="00386B77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386B77" w:rsidRPr="00386B77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386B77" w:rsidRPr="00386B77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9317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9317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9317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9317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9317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9317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9317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9317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49317A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9317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9317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9317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9317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49317A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9317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49317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49317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49317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49317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86B7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86B7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86B7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86B7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86B7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86B7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86B7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49317A" w:rsidRPr="0049317A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49317A" w:rsidRPr="0049317A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86B77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86B77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386B77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386B7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86B77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86B77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386B7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386B77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  <w:r>
              <w:lastRenderedPageBreak/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(дата)</w:t>
            </w: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(дата)</w:t>
            </w: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(дата)</w:t>
            </w: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(дата)</w:t>
            </w: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(дата)</w:t>
            </w: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(дата)</w:t>
            </w: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49317A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49317A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386B7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386B7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386B7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86B77" w:rsidRPr="00386B77" w:rsidRDefault="00386B77" w:rsidP="00EF07A3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(дата)</w:t>
            </w: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86B77" w:rsidRPr="00386B77" w:rsidRDefault="00386B77" w:rsidP="00EF07A3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(дата)</w:t>
            </w: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86B77" w:rsidRPr="00386B77" w:rsidRDefault="00386B77" w:rsidP="00EF07A3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(дата)</w:t>
            </w: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86B77" w:rsidRPr="00386B77" w:rsidRDefault="00386B77" w:rsidP="00EF07A3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(дата)</w:t>
            </w: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86B77" w:rsidRPr="00386B77" w:rsidRDefault="00386B77" w:rsidP="00EF07A3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(дата)</w:t>
            </w: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86B77" w:rsidRPr="00386B77" w:rsidRDefault="00386B77" w:rsidP="00EF07A3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(дата)</w:t>
            </w: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86B77" w:rsidRPr="00386B77" w:rsidRDefault="00386B77" w:rsidP="00EF07A3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(дата)</w:t>
            </w: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6B77" w:rsidRPr="00386B77" w:rsidRDefault="00386B77" w:rsidP="004E51DC">
            <w:pPr>
              <w:pStyle w:val="a8"/>
            </w:pPr>
          </w:p>
        </w:tc>
      </w:tr>
      <w:tr w:rsidR="00386B77" w:rsidRPr="00386B77" w:rsidTr="00386B7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386B77" w:rsidRPr="00386B77" w:rsidRDefault="00386B77" w:rsidP="00EF07A3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86B77" w:rsidRPr="00386B77" w:rsidRDefault="00386B77" w:rsidP="004E51DC">
            <w:pPr>
              <w:pStyle w:val="a8"/>
              <w:rPr>
                <w:vertAlign w:val="superscript"/>
              </w:rPr>
            </w:pPr>
            <w:r w:rsidRPr="00386B77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386B7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67/2307-21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49317A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49317A" w:rsidRPr="0049317A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67/2307-21, 68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67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67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1EC714E455A2496390DEB164825A8A7A"/>
    <w:docVar w:name="rm_id" w:val="6679"/>
    <w:docVar w:name="rm_name" w:val="                                          "/>
    <w:docVar w:name="rm_number" w:val=" 67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7077"/>
    <w:rsid w:val="000860ED"/>
    <w:rsid w:val="000905BE"/>
    <w:rsid w:val="000A7A57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F4D8D"/>
    <w:rsid w:val="00232C8F"/>
    <w:rsid w:val="00234932"/>
    <w:rsid w:val="00244615"/>
    <w:rsid w:val="002A0605"/>
    <w:rsid w:val="002E55C6"/>
    <w:rsid w:val="00305B2F"/>
    <w:rsid w:val="003500ED"/>
    <w:rsid w:val="00367816"/>
    <w:rsid w:val="00386B77"/>
    <w:rsid w:val="003876C3"/>
    <w:rsid w:val="00392428"/>
    <w:rsid w:val="003B0826"/>
    <w:rsid w:val="003C24DB"/>
    <w:rsid w:val="003C5C39"/>
    <w:rsid w:val="0040104A"/>
    <w:rsid w:val="00402CAC"/>
    <w:rsid w:val="00411125"/>
    <w:rsid w:val="00444410"/>
    <w:rsid w:val="00481C22"/>
    <w:rsid w:val="0049317A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2778A"/>
    <w:rsid w:val="0093431F"/>
    <w:rsid w:val="00967790"/>
    <w:rsid w:val="0098630F"/>
    <w:rsid w:val="009B024D"/>
    <w:rsid w:val="009D30DB"/>
    <w:rsid w:val="00A100AB"/>
    <w:rsid w:val="00A12349"/>
    <w:rsid w:val="00A126C4"/>
    <w:rsid w:val="00A204F5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41452"/>
    <w:rsid w:val="00BA30DE"/>
    <w:rsid w:val="00BA5029"/>
    <w:rsid w:val="00BC2F3C"/>
    <w:rsid w:val="00C02721"/>
    <w:rsid w:val="00C03F4A"/>
    <w:rsid w:val="00C51624"/>
    <w:rsid w:val="00CB0141"/>
    <w:rsid w:val="00CE3307"/>
    <w:rsid w:val="00D04A64"/>
    <w:rsid w:val="00D15B1E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2022-02-16T08:55:00Z</dcterms:created>
  <dcterms:modified xsi:type="dcterms:W3CDTF">2022-02-18T08:24:00Z</dcterms:modified>
</cp:coreProperties>
</file>